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D25B3D" w14:textId="77777777" w:rsidR="00A2058A" w:rsidRDefault="00A2058A" w:rsidP="00A2058A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Margaret STONE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d.1408)</w:t>
      </w:r>
    </w:p>
    <w:p w14:paraId="320313D2" w14:textId="77777777" w:rsidR="00A2058A" w:rsidRDefault="00A2058A" w:rsidP="00A2058A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Calais.</w:t>
      </w:r>
    </w:p>
    <w:p w14:paraId="3B1C1EE7" w14:textId="77777777" w:rsidR="00A2058A" w:rsidRDefault="00A2058A" w:rsidP="00A2058A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</w:p>
    <w:p w14:paraId="40DA65ED" w14:textId="77777777" w:rsidR="00A2058A" w:rsidRDefault="00A2058A" w:rsidP="00A2058A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</w:p>
    <w:p w14:paraId="1584FF0E" w14:textId="77777777" w:rsidR="00A2058A" w:rsidRDefault="00A2058A" w:rsidP="00A2058A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Roger.    (C.F.R. 1405-13 p.120)</w:t>
      </w:r>
    </w:p>
    <w:p w14:paraId="2A397A47" w14:textId="77777777" w:rsidR="00A2058A" w:rsidRDefault="00A2058A" w:rsidP="00A2058A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</w:p>
    <w:p w14:paraId="7A14C67D" w14:textId="77777777" w:rsidR="00A2058A" w:rsidRDefault="00A2058A" w:rsidP="00A2058A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</w:p>
    <w:p w14:paraId="0A0F9B4E" w14:textId="77777777" w:rsidR="00A2058A" w:rsidRDefault="00A2058A" w:rsidP="00A2058A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Jul.1408</w:t>
      </w:r>
      <w:r>
        <w:rPr>
          <w:rFonts w:ascii="Times New Roman" w:hAnsi="Times New Roman" w:cs="Times New Roman"/>
          <w:sz w:val="24"/>
          <w:szCs w:val="24"/>
        </w:rPr>
        <w:tab/>
        <w:t>She was dead by this date.   (ibid.)</w:t>
      </w:r>
    </w:p>
    <w:p w14:paraId="13C5B669" w14:textId="77777777" w:rsidR="00A2058A" w:rsidRDefault="00A2058A" w:rsidP="00A2058A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</w:p>
    <w:p w14:paraId="22F3A107" w14:textId="77777777" w:rsidR="00A2058A" w:rsidRDefault="00A2058A" w:rsidP="00A2058A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</w:p>
    <w:p w14:paraId="77755CEF" w14:textId="77777777" w:rsidR="00A2058A" w:rsidRDefault="00A2058A" w:rsidP="00A2058A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December 2021</w:t>
      </w:r>
    </w:p>
    <w:p w14:paraId="7FB15CC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B9020E" w14:textId="77777777" w:rsidR="00A2058A" w:rsidRDefault="00A2058A" w:rsidP="009139A6">
      <w:r>
        <w:separator/>
      </w:r>
    </w:p>
  </w:endnote>
  <w:endnote w:type="continuationSeparator" w:id="0">
    <w:p w14:paraId="46FBBE1D" w14:textId="77777777" w:rsidR="00A2058A" w:rsidRDefault="00A2058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FFEBE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8851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FADD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41CE5B" w14:textId="77777777" w:rsidR="00A2058A" w:rsidRDefault="00A2058A" w:rsidP="009139A6">
      <w:r>
        <w:separator/>
      </w:r>
    </w:p>
  </w:footnote>
  <w:footnote w:type="continuationSeparator" w:id="0">
    <w:p w14:paraId="42106F88" w14:textId="77777777" w:rsidR="00A2058A" w:rsidRDefault="00A2058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C0630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7D23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F66A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058A"/>
    <w:rsid w:val="000666E0"/>
    <w:rsid w:val="002510B7"/>
    <w:rsid w:val="005C130B"/>
    <w:rsid w:val="00826F5C"/>
    <w:rsid w:val="009139A6"/>
    <w:rsid w:val="009448BB"/>
    <w:rsid w:val="00947624"/>
    <w:rsid w:val="00A2058A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5BF845"/>
  <w15:chartTrackingRefBased/>
  <w15:docId w15:val="{E0C5AC0E-6C1C-46EC-A092-89EA0AC49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058A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22</Words>
  <Characters>127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2023-01-20T15:30:00Z</dcterms:created>
  <dcterms:modified xsi:type="dcterms:W3CDTF">2023-01-20T15:30:00Z</dcterms:modified>
</cp:coreProperties>
</file>